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宋体" w:eastAsia="方正小标宋_GBK"/>
          <w:b/>
          <w:sz w:val="36"/>
          <w:szCs w:val="36"/>
        </w:rPr>
      </w:pPr>
      <w:r>
        <w:rPr>
          <w:rFonts w:hint="eastAsia" w:ascii="方正小标宋_GBK" w:hAnsi="宋体" w:eastAsia="方正小标宋_GBK"/>
          <w:b/>
          <w:sz w:val="36"/>
          <w:szCs w:val="36"/>
        </w:rPr>
        <w:t>安徽省高校学术成果相似性鉴定送鉴明细表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送鉴单位（盖章）：＿＿＿＿＿＿＿＿＿＿＿</w:t>
      </w:r>
    </w:p>
    <w:tbl>
      <w:tblPr>
        <w:tblStyle w:val="4"/>
        <w:tblW w:w="14400" w:type="dxa"/>
        <w:tblInd w:w="-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56"/>
        <w:gridCol w:w="2784"/>
        <w:gridCol w:w="1248"/>
        <w:gridCol w:w="1800"/>
        <w:gridCol w:w="3480"/>
        <w:gridCol w:w="2208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序号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论文（专著）题目</w:t>
            </w: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作者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署名单位</w:t>
            </w: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pacing w:val="-2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20"/>
                <w:sz w:val="30"/>
                <w:szCs w:val="30"/>
              </w:rPr>
              <w:t>发表刊物（出版）名称</w:t>
            </w: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pacing w:val="-2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20"/>
                <w:sz w:val="30"/>
                <w:szCs w:val="30"/>
              </w:rPr>
              <w:t>发表（出版）日期</w:t>
            </w: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color w:val="0070C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70C0"/>
                <w:sz w:val="21"/>
                <w:szCs w:val="21"/>
              </w:rPr>
              <w:t>填写不加书名号的论文（专著）题目</w:t>
            </w: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color w:val="0070C0"/>
                <w:sz w:val="21"/>
                <w:szCs w:val="21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color w:val="0070C0"/>
                <w:sz w:val="21"/>
                <w:szCs w:val="21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color w:val="0070C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70C0"/>
                <w:sz w:val="21"/>
                <w:szCs w:val="21"/>
              </w:rPr>
              <w:t>填写不加书名号的发表（出版）刊物</w:t>
            </w:r>
          </w:p>
        </w:tc>
        <w:tc>
          <w:tcPr>
            <w:tcW w:w="2208" w:type="dxa"/>
          </w:tcPr>
          <w:p>
            <w:pPr>
              <w:jc w:val="center"/>
              <w:rPr>
                <w:rFonts w:hint="eastAsia" w:ascii="仿宋" w:hAnsi="仿宋" w:eastAsia="仿宋"/>
                <w:color w:val="0070C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 w:val="21"/>
                <w:szCs w:val="21"/>
              </w:rPr>
              <w:t>“</w:t>
            </w:r>
            <w:r>
              <w:rPr>
                <w:rFonts w:ascii="宋体" w:hAnsi="宋体" w:cs="宋体"/>
                <w:color w:val="0070C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color w:val="0070C0"/>
                <w:sz w:val="21"/>
                <w:szCs w:val="21"/>
              </w:rPr>
              <w:t>ⅹ</w:t>
            </w:r>
            <w:r>
              <w:rPr>
                <w:rFonts w:hint="eastAsia" w:ascii="宋体" w:hAnsi="宋体" w:cs="宋体"/>
                <w:color w:val="0070C0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color w:val="0070C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color w:val="0070C0"/>
                <w:sz w:val="21"/>
                <w:szCs w:val="21"/>
              </w:rPr>
              <w:t>ⅹ</w:t>
            </w:r>
            <w:r>
              <w:rPr>
                <w:rFonts w:ascii="宋体" w:hAnsi="宋体" w:cs="宋体"/>
                <w:color w:val="0070C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70C0"/>
                <w:kern w:val="0"/>
                <w:sz w:val="21"/>
                <w:szCs w:val="21"/>
              </w:rPr>
              <w:t>月”</w:t>
            </w:r>
            <w:r>
              <w:rPr>
                <w:rFonts w:ascii="仿宋" w:hAnsi="仿宋" w:eastAsia="仿宋"/>
                <w:color w:val="0070C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color w:val="0070C0"/>
                <w:sz w:val="21"/>
                <w:szCs w:val="21"/>
                <w:lang w:eastAsia="zh-CN"/>
              </w:rPr>
              <w:t>（请写出刊具体月份）</w:t>
            </w: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3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4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5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6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7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8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9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情况说明</w:t>
            </w:r>
          </w:p>
        </w:tc>
        <w:tc>
          <w:tcPr>
            <w:tcW w:w="1248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4E34"/>
    <w:rsid w:val="000067A2"/>
    <w:rsid w:val="00032EC8"/>
    <w:rsid w:val="00065695"/>
    <w:rsid w:val="00087CF6"/>
    <w:rsid w:val="000B0DD4"/>
    <w:rsid w:val="000E5DB0"/>
    <w:rsid w:val="00171548"/>
    <w:rsid w:val="00265810"/>
    <w:rsid w:val="0054736D"/>
    <w:rsid w:val="00635A78"/>
    <w:rsid w:val="006E4EF7"/>
    <w:rsid w:val="00710FE5"/>
    <w:rsid w:val="00783B0A"/>
    <w:rsid w:val="007E4C33"/>
    <w:rsid w:val="00846CC7"/>
    <w:rsid w:val="00A14B5A"/>
    <w:rsid w:val="00A23607"/>
    <w:rsid w:val="00AE0CDA"/>
    <w:rsid w:val="00B87ECD"/>
    <w:rsid w:val="00BE135C"/>
    <w:rsid w:val="00C01AED"/>
    <w:rsid w:val="00C44E34"/>
    <w:rsid w:val="00F14A08"/>
    <w:rsid w:val="00F22A23"/>
    <w:rsid w:val="3DFB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32</Words>
  <Characters>184</Characters>
  <Lines>0</Lines>
  <Paragraphs>0</Paragraphs>
  <TotalTime>2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2016-05-06T08:51:00Z</dcterms:created>
  <dc:creator>严萍</dc:creator>
  <cp:lastModifiedBy>wkj</cp:lastModifiedBy>
  <dcterms:modified xsi:type="dcterms:W3CDTF">2019-06-25T02:17:07Z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